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965" w:rsidRPr="00E57585" w:rsidRDefault="00E95965" w:rsidP="00A171C5">
      <w:pPr>
        <w:ind w:left="5387"/>
        <w:rPr>
          <w:sz w:val="22"/>
          <w:szCs w:val="22"/>
        </w:rPr>
      </w:pPr>
      <w:bookmarkStart w:id="0" w:name="_GoBack"/>
      <w:bookmarkEnd w:id="0"/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1C6416" w:rsidRPr="001C6416" w:rsidRDefault="004226B9" w:rsidP="001C6416">
      <w:pPr>
        <w:ind w:left="5387"/>
        <w:rPr>
          <w:sz w:val="22"/>
          <w:szCs w:val="22"/>
        </w:rPr>
      </w:pPr>
      <w:r w:rsidRPr="001C7703">
        <w:rPr>
          <w:sz w:val="22"/>
          <w:szCs w:val="22"/>
        </w:rPr>
        <w:t xml:space="preserve">от </w:t>
      </w:r>
      <w:r w:rsidR="00090F3B">
        <w:rPr>
          <w:sz w:val="22"/>
          <w:szCs w:val="22"/>
        </w:rPr>
        <w:t>20</w:t>
      </w:r>
      <w:r w:rsidR="00B652C9" w:rsidRPr="001C7703">
        <w:rPr>
          <w:sz w:val="22"/>
          <w:szCs w:val="22"/>
        </w:rPr>
        <w:t>.</w:t>
      </w:r>
      <w:r w:rsidR="009F6B12">
        <w:rPr>
          <w:sz w:val="22"/>
          <w:szCs w:val="22"/>
        </w:rPr>
        <w:t>04.2026</w:t>
      </w:r>
      <w:r w:rsidR="00C63873" w:rsidRPr="001C7703">
        <w:rPr>
          <w:sz w:val="22"/>
          <w:szCs w:val="22"/>
        </w:rPr>
        <w:t xml:space="preserve"> №</w:t>
      </w:r>
      <w:r w:rsidR="00910F5C">
        <w:rPr>
          <w:sz w:val="22"/>
          <w:szCs w:val="22"/>
        </w:rPr>
        <w:t xml:space="preserve"> </w:t>
      </w:r>
      <w:r w:rsidR="00090F3B">
        <w:rPr>
          <w:sz w:val="22"/>
          <w:szCs w:val="22"/>
        </w:rPr>
        <w:t>476</w:t>
      </w: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B73B3A">
        <w:rPr>
          <w:b/>
          <w:sz w:val="26"/>
          <w:szCs w:val="26"/>
        </w:rPr>
        <w:t>апреля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9F6B12">
        <w:rPr>
          <w:b/>
          <w:sz w:val="26"/>
          <w:szCs w:val="26"/>
        </w:rPr>
        <w:t>6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9C6673" w:rsidRDefault="008450CA" w:rsidP="001B33BA">
            <w:pPr>
              <w:jc w:val="right"/>
              <w:rPr>
                <w:b/>
              </w:rPr>
            </w:pPr>
            <w:r>
              <w:rPr>
                <w:b/>
              </w:rPr>
              <w:t>315 148 264,67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9C6673" w:rsidRDefault="008450CA" w:rsidP="001B33BA">
            <w:pPr>
              <w:jc w:val="right"/>
            </w:pPr>
            <w:r>
              <w:t>3 027 275,62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90F3B"/>
    <w:rsid w:val="000B536A"/>
    <w:rsid w:val="000C1DB5"/>
    <w:rsid w:val="000E21D8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4B72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A7E89"/>
    <w:rsid w:val="007B3BB0"/>
    <w:rsid w:val="007C7631"/>
    <w:rsid w:val="007D043C"/>
    <w:rsid w:val="007D1EE5"/>
    <w:rsid w:val="007D51D0"/>
    <w:rsid w:val="007E298F"/>
    <w:rsid w:val="007E6DC5"/>
    <w:rsid w:val="00804A4B"/>
    <w:rsid w:val="008450CA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B12"/>
    <w:rsid w:val="009F6C6F"/>
    <w:rsid w:val="00A171C5"/>
    <w:rsid w:val="00A43D2C"/>
    <w:rsid w:val="00A569EB"/>
    <w:rsid w:val="00A617A5"/>
    <w:rsid w:val="00A6627C"/>
    <w:rsid w:val="00A86198"/>
    <w:rsid w:val="00AA16E4"/>
    <w:rsid w:val="00AB5692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3C40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1</TotalTime>
  <Pages>1</Pages>
  <Words>46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Шподарук Наталья Владимировна</cp:lastModifiedBy>
  <cp:revision>2</cp:revision>
  <cp:lastPrinted>2021-04-15T14:12:00Z</cp:lastPrinted>
  <dcterms:created xsi:type="dcterms:W3CDTF">2026-04-20T14:44:00Z</dcterms:created>
  <dcterms:modified xsi:type="dcterms:W3CDTF">2026-04-20T14:44:00Z</dcterms:modified>
</cp:coreProperties>
</file>